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DDA" w:rsidRPr="00FE46BB" w:rsidRDefault="00610DDA" w:rsidP="00610D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  <w:u w:val="single"/>
        </w:rPr>
        <w:t>Roger OSEWOLD</w:t>
      </w:r>
      <w:r w:rsidRPr="00FE46B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E46B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E46BB">
        <w:rPr>
          <w:rFonts w:ascii="Times New Roman" w:hAnsi="Times New Roman" w:cs="Times New Roman"/>
          <w:sz w:val="24"/>
          <w:szCs w:val="24"/>
        </w:rPr>
        <w:t>fl.1477)</w:t>
      </w:r>
    </w:p>
    <w:p w:rsidR="00610DDA" w:rsidRPr="00FE46BB" w:rsidRDefault="00610DDA" w:rsidP="00610D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FE46BB">
        <w:rPr>
          <w:rFonts w:ascii="Times New Roman" w:hAnsi="Times New Roman" w:cs="Times New Roman"/>
          <w:sz w:val="24"/>
          <w:szCs w:val="24"/>
        </w:rPr>
        <w:t>Bishopsbourne</w:t>
      </w:r>
      <w:proofErr w:type="spellEnd"/>
      <w:r w:rsidRPr="00FE46BB">
        <w:rPr>
          <w:rFonts w:ascii="Times New Roman" w:hAnsi="Times New Roman" w:cs="Times New Roman"/>
          <w:sz w:val="24"/>
          <w:szCs w:val="24"/>
        </w:rPr>
        <w:t>, Kent.</w:t>
      </w:r>
    </w:p>
    <w:p w:rsidR="00610DDA" w:rsidRPr="00FE46BB" w:rsidRDefault="00610DDA" w:rsidP="00610D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10DDA" w:rsidRPr="00FE46BB" w:rsidRDefault="00610DDA" w:rsidP="00610D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10DDA" w:rsidRPr="00FE46BB" w:rsidRDefault="00610DDA" w:rsidP="00610D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</w:rPr>
        <w:tab/>
        <w:t>1477</w:t>
      </w:r>
      <w:r w:rsidRPr="00FE46BB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FE46BB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FE46BB">
        <w:rPr>
          <w:rFonts w:ascii="Times New Roman" w:hAnsi="Times New Roman" w:cs="Times New Roman"/>
          <w:sz w:val="24"/>
          <w:szCs w:val="24"/>
        </w:rPr>
        <w:t xml:space="preserve"> p.354)</w:t>
      </w:r>
    </w:p>
    <w:p w:rsidR="00610DDA" w:rsidRPr="00FE46BB" w:rsidRDefault="00610DDA" w:rsidP="00610D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10DDA" w:rsidRPr="00FE46BB" w:rsidRDefault="00610DDA" w:rsidP="00610D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10DDA" w:rsidRPr="00FE46BB" w:rsidRDefault="00610DDA" w:rsidP="00610D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</w:rPr>
        <w:t>14 May 2016</w:t>
      </w:r>
    </w:p>
    <w:p w:rsidR="006B2F86" w:rsidRPr="00E71FC3" w:rsidRDefault="00610DD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DDA" w:rsidRDefault="00610DDA" w:rsidP="00E71FC3">
      <w:pPr>
        <w:spacing w:after="0" w:line="240" w:lineRule="auto"/>
      </w:pPr>
      <w:r>
        <w:separator/>
      </w:r>
    </w:p>
  </w:endnote>
  <w:endnote w:type="continuationSeparator" w:id="0">
    <w:p w:rsidR="00610DDA" w:rsidRDefault="00610D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DDA" w:rsidRDefault="00610DDA" w:rsidP="00E71FC3">
      <w:pPr>
        <w:spacing w:after="0" w:line="240" w:lineRule="auto"/>
      </w:pPr>
      <w:r>
        <w:separator/>
      </w:r>
    </w:p>
  </w:footnote>
  <w:footnote w:type="continuationSeparator" w:id="0">
    <w:p w:rsidR="00610DDA" w:rsidRDefault="00610D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DDA"/>
    <w:rsid w:val="00610DD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D7669B-6A45-41F9-A7F1-D084214EF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2016-06-15T15:45:00Z</dcterms:created>
  <dcterms:modified xsi:type="dcterms:W3CDTF">2016-06-15T15:45:00Z</dcterms:modified>
</cp:coreProperties>
</file>